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B0D" w:rsidRDefault="00386B0D" w:rsidP="00F42D86">
      <w:pPr>
        <w:pStyle w:val="Heading1"/>
        <w:rPr>
          <w:b/>
          <w:lang w:val="ru-RU"/>
        </w:rPr>
      </w:pPr>
    </w:p>
    <w:p w:rsidR="00386B0D" w:rsidRDefault="00386B0D" w:rsidP="00F42D86">
      <w:pPr>
        <w:framePr w:hSpace="141" w:wrap="around" w:vAnchor="text" w:hAnchor="page" w:x="6016" w:y="1"/>
        <w:rPr>
          <w:noProof/>
        </w:rPr>
      </w:pPr>
      <w:r w:rsidRPr="009D4ADC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386B0D" w:rsidRDefault="00386B0D" w:rsidP="00F42D86">
      <w:pPr>
        <w:jc w:val="center"/>
        <w:rPr>
          <w:rFonts w:cs="Tahoma"/>
          <w:b/>
          <w:sz w:val="28"/>
          <w:szCs w:val="28"/>
        </w:rPr>
      </w:pPr>
    </w:p>
    <w:p w:rsidR="00386B0D" w:rsidRDefault="00386B0D" w:rsidP="00F42D86">
      <w:pPr>
        <w:jc w:val="center"/>
        <w:rPr>
          <w:rFonts w:cs="Tahoma"/>
          <w:b/>
          <w:sz w:val="28"/>
          <w:szCs w:val="28"/>
        </w:rPr>
      </w:pPr>
    </w:p>
    <w:p w:rsidR="00386B0D" w:rsidRDefault="00386B0D" w:rsidP="00F42D86">
      <w:pPr>
        <w:jc w:val="center"/>
        <w:rPr>
          <w:rFonts w:cs="Tahoma"/>
          <w:b/>
          <w:sz w:val="28"/>
          <w:szCs w:val="28"/>
        </w:rPr>
      </w:pPr>
    </w:p>
    <w:p w:rsidR="00386B0D" w:rsidRDefault="00386B0D" w:rsidP="00F42D86">
      <w:pPr>
        <w:jc w:val="center"/>
        <w:rPr>
          <w:rFonts w:cs="Tahoma"/>
          <w:b/>
          <w:sz w:val="28"/>
          <w:szCs w:val="28"/>
        </w:rPr>
      </w:pPr>
    </w:p>
    <w:p w:rsidR="00386B0D" w:rsidRDefault="00386B0D" w:rsidP="00F42D86">
      <w:pPr>
        <w:jc w:val="center"/>
        <w:rPr>
          <w:rFonts w:cs="Tahoma"/>
          <w:b/>
          <w:sz w:val="28"/>
          <w:szCs w:val="28"/>
        </w:rPr>
      </w:pPr>
    </w:p>
    <w:p w:rsidR="00386B0D" w:rsidRDefault="00386B0D" w:rsidP="00F42D86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386B0D" w:rsidRDefault="00386B0D" w:rsidP="00F42D86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386B0D" w:rsidRDefault="00386B0D" w:rsidP="00F42D86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386B0D" w:rsidRPr="0039378D" w:rsidRDefault="00386B0D" w:rsidP="00F42D86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386B0D" w:rsidRDefault="00386B0D" w:rsidP="00F42D86"/>
    <w:p w:rsidR="00386B0D" w:rsidRPr="0039378D" w:rsidRDefault="00386B0D" w:rsidP="00F42D86">
      <w:pPr>
        <w:rPr>
          <w:sz w:val="28"/>
          <w:szCs w:val="28"/>
        </w:rPr>
      </w:pPr>
      <w:r w:rsidRPr="00F42D86">
        <w:rPr>
          <w:sz w:val="28"/>
          <w:szCs w:val="28"/>
        </w:rPr>
        <w:t>29 липня</w:t>
      </w:r>
      <w:r w:rsidRPr="0039378D">
        <w:rPr>
          <w:sz w:val="28"/>
          <w:szCs w:val="28"/>
        </w:rPr>
        <w:t xml:space="preserve"> 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 w:rsidRPr="00F42D86">
        <w:rPr>
          <w:sz w:val="28"/>
          <w:szCs w:val="28"/>
        </w:rPr>
        <w:t xml:space="preserve"> 211</w:t>
      </w:r>
      <w:r w:rsidRPr="0039378D">
        <w:rPr>
          <w:sz w:val="28"/>
          <w:szCs w:val="28"/>
        </w:rPr>
        <w:t xml:space="preserve">-к </w:t>
      </w:r>
    </w:p>
    <w:p w:rsidR="00386B0D" w:rsidRPr="0039378D" w:rsidRDefault="00386B0D" w:rsidP="00F42D86">
      <w:pPr>
        <w:rPr>
          <w:b/>
        </w:rPr>
      </w:pPr>
    </w:p>
    <w:p w:rsidR="00386B0D" w:rsidRDefault="00386B0D" w:rsidP="00F42D86">
      <w:pPr>
        <w:jc w:val="center"/>
        <w:rPr>
          <w:b/>
          <w:sz w:val="28"/>
        </w:rPr>
      </w:pPr>
    </w:p>
    <w:p w:rsidR="00386B0D" w:rsidRDefault="00386B0D" w:rsidP="00F42D86">
      <w:pPr>
        <w:spacing w:line="360" w:lineRule="auto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частини  щорічної</w:t>
      </w:r>
      <w:r>
        <w:rPr>
          <w:b/>
          <w:sz w:val="28"/>
          <w:lang w:val="ru-RU"/>
        </w:rPr>
        <w:t xml:space="preserve"> </w:t>
      </w:r>
      <w:r>
        <w:rPr>
          <w:b/>
          <w:sz w:val="28"/>
        </w:rPr>
        <w:t xml:space="preserve">основної </w:t>
      </w:r>
    </w:p>
    <w:p w:rsidR="00386B0D" w:rsidRPr="005B6AF9" w:rsidRDefault="00386B0D" w:rsidP="00F42D86">
      <w:pPr>
        <w:spacing w:line="360" w:lineRule="auto"/>
        <w:rPr>
          <w:b/>
          <w:sz w:val="28"/>
        </w:rPr>
      </w:pPr>
      <w:r>
        <w:rPr>
          <w:b/>
          <w:sz w:val="28"/>
        </w:rPr>
        <w:t>відпустки Парпуланському С.А.</w:t>
      </w:r>
    </w:p>
    <w:p w:rsidR="00386B0D" w:rsidRDefault="00386B0D" w:rsidP="00F42D86">
      <w:pPr>
        <w:spacing w:line="360" w:lineRule="auto"/>
        <w:jc w:val="center"/>
        <w:rPr>
          <w:sz w:val="28"/>
        </w:rPr>
      </w:pPr>
    </w:p>
    <w:p w:rsidR="00386B0D" w:rsidRPr="001B36F7" w:rsidRDefault="00386B0D" w:rsidP="00F42D86">
      <w:pPr>
        <w:pStyle w:val="BodyTex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</w:t>
      </w:r>
      <w:r w:rsidRPr="001B36F7">
        <w:rPr>
          <w:sz w:val="28"/>
          <w:szCs w:val="28"/>
        </w:rPr>
        <w:t xml:space="preserve"> пункту 20  частини 4   статті  42 Закону України «Про місцеве самоврядування в Україні»</w:t>
      </w:r>
      <w:r>
        <w:rPr>
          <w:sz w:val="28"/>
          <w:szCs w:val="28"/>
        </w:rPr>
        <w:t>, статті  21 Закону України «</w:t>
      </w:r>
      <w:r w:rsidRPr="001B36F7">
        <w:rPr>
          <w:sz w:val="28"/>
          <w:szCs w:val="28"/>
        </w:rPr>
        <w:t>Про службу в о</w:t>
      </w:r>
      <w:r>
        <w:rPr>
          <w:sz w:val="28"/>
          <w:szCs w:val="28"/>
        </w:rPr>
        <w:t>рганах мiсцевого самоврядування»</w:t>
      </w:r>
      <w:r w:rsidRPr="001B36F7">
        <w:rPr>
          <w:sz w:val="28"/>
          <w:szCs w:val="28"/>
        </w:rPr>
        <w:t xml:space="preserve">, </w:t>
      </w:r>
      <w:r>
        <w:rPr>
          <w:sz w:val="28"/>
          <w:szCs w:val="28"/>
        </w:rPr>
        <w:t>статті 6, 12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»:</w:t>
      </w:r>
    </w:p>
    <w:p w:rsidR="00386B0D" w:rsidRDefault="00386B0D" w:rsidP="00F42D86">
      <w:pPr>
        <w:pStyle w:val="BodyTextIndent2"/>
        <w:ind w:firstLine="708"/>
        <w:jc w:val="both"/>
      </w:pPr>
      <w:r w:rsidRPr="001B36F7">
        <w:t xml:space="preserve">1. </w:t>
      </w:r>
      <w:r>
        <w:t xml:space="preserve">Вибуваю у щорічну основну відпустку  тривалістю </w:t>
      </w:r>
      <w:r w:rsidRPr="00862E4B">
        <w:rPr>
          <w:highlight w:val="black"/>
        </w:rPr>
        <w:t>6  календарних днівз 30 липня  2021 року по 04 серпня  2021 року включно,  за період роботи з  20 листопада 2020 по 19 листопада 2021 року.</w:t>
      </w:r>
      <w:r>
        <w:t xml:space="preserve"> </w:t>
      </w:r>
    </w:p>
    <w:p w:rsidR="00386B0D" w:rsidRPr="006B590B" w:rsidRDefault="00386B0D" w:rsidP="00F42D86">
      <w:pPr>
        <w:pStyle w:val="BodyTextIndent"/>
        <w:spacing w:line="360" w:lineRule="auto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 час моєї відпустки виконання  повноважень міського голови покладаю на секретаря міської ради Добрякову Ольгу Григорівну.</w:t>
      </w:r>
    </w:p>
    <w:p w:rsidR="00386B0D" w:rsidRPr="005B6AF9" w:rsidRDefault="00386B0D" w:rsidP="00F42D86">
      <w:pPr>
        <w:pStyle w:val="BodyText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386B0D" w:rsidRPr="0039378D" w:rsidRDefault="00386B0D" w:rsidP="00F42D86">
      <w:pPr>
        <w:pStyle w:val="BodyTex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заступника міської ради Стоянову О.П.</w:t>
      </w:r>
    </w:p>
    <w:p w:rsidR="00386B0D" w:rsidRDefault="00386B0D" w:rsidP="00F42D86">
      <w:pPr>
        <w:pStyle w:val="Heading2"/>
      </w:pPr>
    </w:p>
    <w:p w:rsidR="00386B0D" w:rsidRDefault="00386B0D" w:rsidP="00F42D86"/>
    <w:p w:rsidR="00386B0D" w:rsidRPr="00F42D86" w:rsidRDefault="00386B0D" w:rsidP="00F42D86"/>
    <w:p w:rsidR="00386B0D" w:rsidRPr="000917CC" w:rsidRDefault="00386B0D" w:rsidP="00F42D86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386B0D" w:rsidRDefault="00386B0D" w:rsidP="00F42D86">
      <w:pPr>
        <w:pStyle w:val="Heading2"/>
      </w:pPr>
    </w:p>
    <w:p w:rsidR="00386B0D" w:rsidRDefault="00386B0D" w:rsidP="00F42D86">
      <w:pPr>
        <w:pStyle w:val="Heading2"/>
      </w:pPr>
    </w:p>
    <w:p w:rsidR="00386B0D" w:rsidRDefault="00386B0D" w:rsidP="00F42D86">
      <w:pPr>
        <w:rPr>
          <w:u w:val="single"/>
        </w:rPr>
      </w:pPr>
    </w:p>
    <w:p w:rsidR="00386B0D" w:rsidRDefault="00386B0D" w:rsidP="00F42D86">
      <w:bookmarkStart w:id="0" w:name="_GoBack"/>
      <w:bookmarkEnd w:id="0"/>
    </w:p>
    <w:p w:rsidR="00386B0D" w:rsidRDefault="00386B0D" w:rsidP="00F42D86"/>
    <w:p w:rsidR="00386B0D" w:rsidRDefault="00386B0D" w:rsidP="00F42D8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86B0D" w:rsidRPr="00E96A52" w:rsidRDefault="00386B0D" w:rsidP="00F42D8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386B0D" w:rsidRPr="00E96A52" w:rsidRDefault="00386B0D" w:rsidP="00F42D8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>29 липня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211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386B0D" w:rsidRDefault="00386B0D" w:rsidP="00F42D8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86B0D" w:rsidRPr="005B6AF9" w:rsidRDefault="00386B0D" w:rsidP="00F42D86">
      <w:pPr>
        <w:spacing w:line="360" w:lineRule="auto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частини  щорічноїосновної відпустки Парпуланському С.А.</w:t>
      </w:r>
    </w:p>
    <w:p w:rsidR="00386B0D" w:rsidRPr="00A84420" w:rsidRDefault="00386B0D" w:rsidP="00F42D8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86B0D" w:rsidRPr="00CF77D5" w:rsidRDefault="00386B0D" w:rsidP="00F42D86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386B0D" w:rsidRPr="00E05F39" w:rsidRDefault="00386B0D" w:rsidP="00F42D86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386B0D" w:rsidRPr="00E05F39" w:rsidRDefault="00386B0D" w:rsidP="00F42D86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386B0D" w:rsidRPr="00E05F39" w:rsidRDefault="00386B0D" w:rsidP="00F42D86">
      <w:pPr>
        <w:rPr>
          <w:b/>
          <w:sz w:val="28"/>
          <w:szCs w:val="28"/>
        </w:rPr>
      </w:pPr>
    </w:p>
    <w:p w:rsidR="00386B0D" w:rsidRDefault="00386B0D" w:rsidP="00F42D86">
      <w:pPr>
        <w:rPr>
          <w:sz w:val="28"/>
          <w:szCs w:val="28"/>
        </w:rPr>
      </w:pPr>
    </w:p>
    <w:p w:rsidR="00386B0D" w:rsidRPr="00E05F39" w:rsidRDefault="00386B0D" w:rsidP="00F42D86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386B0D" w:rsidRPr="00E05F39" w:rsidRDefault="00386B0D" w:rsidP="00F42D86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386B0D" w:rsidRPr="00E05F39" w:rsidRDefault="00386B0D" w:rsidP="00F42D86">
      <w:pPr>
        <w:rPr>
          <w:sz w:val="28"/>
          <w:szCs w:val="28"/>
        </w:rPr>
      </w:pPr>
    </w:p>
    <w:p w:rsidR="00386B0D" w:rsidRDefault="00386B0D" w:rsidP="00F42D86">
      <w:pPr>
        <w:rPr>
          <w:sz w:val="28"/>
          <w:szCs w:val="28"/>
        </w:rPr>
      </w:pPr>
    </w:p>
    <w:p w:rsidR="00386B0D" w:rsidRDefault="00386B0D" w:rsidP="00F42D86">
      <w:pPr>
        <w:rPr>
          <w:sz w:val="28"/>
          <w:szCs w:val="28"/>
        </w:rPr>
      </w:pPr>
      <w:r>
        <w:rPr>
          <w:sz w:val="28"/>
          <w:szCs w:val="28"/>
        </w:rPr>
        <w:t>Головний спеціаліст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</w:t>
      </w:r>
    </w:p>
    <w:p w:rsidR="00386B0D" w:rsidRDefault="00386B0D" w:rsidP="00F42D86">
      <w:pPr>
        <w:rPr>
          <w:sz w:val="28"/>
          <w:szCs w:val="28"/>
        </w:rPr>
      </w:pPr>
      <w:r>
        <w:rPr>
          <w:sz w:val="28"/>
          <w:szCs w:val="28"/>
        </w:rPr>
        <w:t>__________       Н.Бузіян</w:t>
      </w:r>
    </w:p>
    <w:p w:rsidR="00386B0D" w:rsidRDefault="00386B0D" w:rsidP="00F42D86"/>
    <w:p w:rsidR="00386B0D" w:rsidRDefault="00386B0D" w:rsidP="00F42D86"/>
    <w:p w:rsidR="00386B0D" w:rsidRPr="00F42D86" w:rsidRDefault="00386B0D" w:rsidP="00F42D86"/>
    <w:p w:rsidR="00386B0D" w:rsidRDefault="00386B0D" w:rsidP="00F42D86"/>
    <w:p w:rsidR="00386B0D" w:rsidRDefault="00386B0D" w:rsidP="00F42D86"/>
    <w:p w:rsidR="00386B0D" w:rsidRPr="006D7188" w:rsidRDefault="00386B0D" w:rsidP="00F42D86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</w:t>
      </w:r>
    </w:p>
    <w:p w:rsidR="00386B0D" w:rsidRDefault="00386B0D"/>
    <w:sectPr w:rsidR="00386B0D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2D86"/>
    <w:rsid w:val="000917CC"/>
    <w:rsid w:val="001B36F7"/>
    <w:rsid w:val="00203B78"/>
    <w:rsid w:val="003010A8"/>
    <w:rsid w:val="00386B0D"/>
    <w:rsid w:val="0039378D"/>
    <w:rsid w:val="005B6AF9"/>
    <w:rsid w:val="005E4AE2"/>
    <w:rsid w:val="00654E21"/>
    <w:rsid w:val="006B590B"/>
    <w:rsid w:val="006D7188"/>
    <w:rsid w:val="007735AB"/>
    <w:rsid w:val="00862E4B"/>
    <w:rsid w:val="009618B2"/>
    <w:rsid w:val="00981025"/>
    <w:rsid w:val="009D4ADC"/>
    <w:rsid w:val="00A84420"/>
    <w:rsid w:val="00CF77D5"/>
    <w:rsid w:val="00E05F39"/>
    <w:rsid w:val="00E96A52"/>
    <w:rsid w:val="00F42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D86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42D86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42D86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42D86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42D86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F42D86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F42D86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F42D8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F42D86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F42D86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F42D86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42D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42D86"/>
    <w:rPr>
      <w:rFonts w:ascii="Tahoma" w:hAnsi="Tahoma" w:cs="Tahoma"/>
      <w:sz w:val="16"/>
      <w:szCs w:val="16"/>
      <w:lang w:val="uk-UA" w:eastAsia="ru-RU"/>
    </w:rPr>
  </w:style>
  <w:style w:type="paragraph" w:styleId="BodyTextIndent">
    <w:name w:val="Body Text Indent"/>
    <w:basedOn w:val="Normal"/>
    <w:link w:val="BodyTextIndentChar"/>
    <w:uiPriority w:val="99"/>
    <w:rsid w:val="00F42D86"/>
    <w:pPr>
      <w:spacing w:after="120"/>
      <w:ind w:left="283"/>
    </w:pPr>
    <w:rPr>
      <w:lang w:val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42D86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275</TotalTime>
  <Pages>2</Pages>
  <Words>240</Words>
  <Characters>1373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3</cp:revision>
  <cp:lastPrinted>2021-07-29T12:20:00Z</cp:lastPrinted>
  <dcterms:created xsi:type="dcterms:W3CDTF">2021-07-29T07:28:00Z</dcterms:created>
  <dcterms:modified xsi:type="dcterms:W3CDTF">2022-01-12T06:48:00Z</dcterms:modified>
</cp:coreProperties>
</file>